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4B922" w14:textId="77777777" w:rsidR="00BD5090" w:rsidRDefault="00BD5090" w:rsidP="00BD50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FORMAN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2FDF0AB8" w14:textId="77777777" w:rsidR="00BD5090" w:rsidRDefault="00BD5090" w:rsidP="00BD50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1AAB059E" w14:textId="77777777" w:rsidR="00BD5090" w:rsidRDefault="00BD5090" w:rsidP="00BD50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0350E5" w14:textId="77777777" w:rsidR="00BD5090" w:rsidRDefault="00BD5090" w:rsidP="00BD50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433A81" w14:textId="77777777" w:rsidR="00BD5090" w:rsidRDefault="00BD5090" w:rsidP="00BD50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He, Robert Hall, clerk(q.v.),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Sotehill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and William</w:t>
      </w:r>
    </w:p>
    <w:p w14:paraId="3E28547C" w14:textId="77777777" w:rsidR="00BD5090" w:rsidRDefault="00BD5090" w:rsidP="00BD50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Reresby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chaplain(q.v.), were licensed to </w:t>
      </w:r>
      <w:proofErr w:type="gramStart"/>
      <w:r>
        <w:rPr>
          <w:rFonts w:ascii="Times New Roman" w:hAnsi="Times New Roman" w:cs="Times New Roman"/>
          <w:sz w:val="24"/>
          <w:szCs w:val="24"/>
        </w:rPr>
        <w:t>found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perpetual chantry to </w:t>
      </w:r>
    </w:p>
    <w:p w14:paraId="2C3DE8EC" w14:textId="77777777" w:rsidR="00BD5090" w:rsidRDefault="00BD5090" w:rsidP="00BD50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celebrate divine service at the altar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St.Peter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All Saints’ Church,</w:t>
      </w:r>
    </w:p>
    <w:p w14:paraId="5E1D7156" w14:textId="77777777" w:rsidR="00BD5090" w:rsidRDefault="00BD5090" w:rsidP="00BD50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Wakefield.     (C.P.R. 1476-85 p.123)</w:t>
      </w:r>
    </w:p>
    <w:p w14:paraId="2A91D4A6" w14:textId="77777777" w:rsidR="00BD5090" w:rsidRDefault="00BD5090" w:rsidP="00BD50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97A711" w14:textId="77777777" w:rsidR="00BD5090" w:rsidRDefault="00BD5090" w:rsidP="00BD50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F10AF2" w14:textId="77777777" w:rsidR="00BD5090" w:rsidRDefault="00BD5090" w:rsidP="00BD50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2021</w:t>
      </w:r>
    </w:p>
    <w:p w14:paraId="43A85FD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53F8D" w14:textId="77777777" w:rsidR="00BD5090" w:rsidRDefault="00BD5090" w:rsidP="009139A6">
      <w:r>
        <w:separator/>
      </w:r>
    </w:p>
  </w:endnote>
  <w:endnote w:type="continuationSeparator" w:id="0">
    <w:p w14:paraId="7F8F9A10" w14:textId="77777777" w:rsidR="00BD5090" w:rsidRDefault="00BD50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0C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BBD6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401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29640" w14:textId="77777777" w:rsidR="00BD5090" w:rsidRDefault="00BD5090" w:rsidP="009139A6">
      <w:r>
        <w:separator/>
      </w:r>
    </w:p>
  </w:footnote>
  <w:footnote w:type="continuationSeparator" w:id="0">
    <w:p w14:paraId="760F956A" w14:textId="77777777" w:rsidR="00BD5090" w:rsidRDefault="00BD50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BD5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C87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088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90"/>
    <w:rsid w:val="000666E0"/>
    <w:rsid w:val="002510B7"/>
    <w:rsid w:val="005C130B"/>
    <w:rsid w:val="00675BF9"/>
    <w:rsid w:val="00826F5C"/>
    <w:rsid w:val="009139A6"/>
    <w:rsid w:val="009448BB"/>
    <w:rsid w:val="00A3176C"/>
    <w:rsid w:val="00AE65F8"/>
    <w:rsid w:val="00BA00AB"/>
    <w:rsid w:val="00BD5090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AFC1B"/>
  <w15:chartTrackingRefBased/>
  <w15:docId w15:val="{58BADC52-0DCA-402E-A264-18E8F8434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2021-05-12T20:48:00Z</dcterms:created>
  <dcterms:modified xsi:type="dcterms:W3CDTF">2021-05-12T20:49:00Z</dcterms:modified>
</cp:coreProperties>
</file>